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748" w:rsidRDefault="00A05748" w:rsidP="00A057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NASCHE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A05748" w:rsidRDefault="00A05748" w:rsidP="00A057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5748" w:rsidRDefault="00A05748" w:rsidP="00A057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5748" w:rsidRDefault="00A05748" w:rsidP="00A057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Feb.1419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Odiham</w:t>
      </w:r>
      <w:proofErr w:type="spellEnd"/>
      <w:r>
        <w:rPr>
          <w:rFonts w:ascii="Times New Roman" w:hAnsi="Times New Roman" w:cs="Times New Roman"/>
          <w:sz w:val="24"/>
          <w:szCs w:val="24"/>
        </w:rPr>
        <w:t>, Hampshire,</w:t>
      </w:r>
    </w:p>
    <w:p w:rsidR="00A05748" w:rsidRDefault="00A05748" w:rsidP="00A057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Berewe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A05748" w:rsidRDefault="00A05748" w:rsidP="00A057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21-143)</w:t>
      </w:r>
    </w:p>
    <w:p w:rsidR="00A05748" w:rsidRDefault="00A05748" w:rsidP="00A057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5748" w:rsidRDefault="00A05748" w:rsidP="00A057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A05748" w:rsidRDefault="00A05748" w:rsidP="00A057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December 2015</w:t>
      </w:r>
      <w:bookmarkStart w:id="0" w:name="_GoBack"/>
      <w:bookmarkEnd w:id="0"/>
    </w:p>
    <w:sectPr w:rsidR="00DD5B8A" w:rsidRPr="00A057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748" w:rsidRDefault="00A05748" w:rsidP="00564E3C">
      <w:pPr>
        <w:spacing w:after="0" w:line="240" w:lineRule="auto"/>
      </w:pPr>
      <w:r>
        <w:separator/>
      </w:r>
    </w:p>
  </w:endnote>
  <w:endnote w:type="continuationSeparator" w:id="0">
    <w:p w:rsidR="00A05748" w:rsidRDefault="00A0574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05748">
      <w:rPr>
        <w:rFonts w:ascii="Times New Roman" w:hAnsi="Times New Roman" w:cs="Times New Roman"/>
        <w:noProof/>
        <w:sz w:val="24"/>
        <w:szCs w:val="24"/>
      </w:rPr>
      <w:t>13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748" w:rsidRDefault="00A05748" w:rsidP="00564E3C">
      <w:pPr>
        <w:spacing w:after="0" w:line="240" w:lineRule="auto"/>
      </w:pPr>
      <w:r>
        <w:separator/>
      </w:r>
    </w:p>
  </w:footnote>
  <w:footnote w:type="continuationSeparator" w:id="0">
    <w:p w:rsidR="00A05748" w:rsidRDefault="00A0574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748"/>
    <w:rsid w:val="00372DC6"/>
    <w:rsid w:val="00564E3C"/>
    <w:rsid w:val="0064591D"/>
    <w:rsid w:val="00A0574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9F101"/>
  <w15:chartTrackingRefBased/>
  <w15:docId w15:val="{1C1C3978-56C7-402B-99DD-4E01FC7D1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2015-12-13T21:20:00Z</dcterms:created>
  <dcterms:modified xsi:type="dcterms:W3CDTF">2015-12-13T21:21:00Z</dcterms:modified>
</cp:coreProperties>
</file>